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1519" w14:textId="29EE2A8A" w:rsidR="00C01309" w:rsidRDefault="00A27423" w:rsidP="00DA7595">
      <w:pPr>
        <w:jc w:val="center"/>
        <w:rPr>
          <w:b/>
          <w:sz w:val="28"/>
          <w:szCs w:val="28"/>
          <w:lang w:val="en-NZ" w:eastAsia="ko-KR"/>
        </w:rPr>
      </w:pPr>
      <w:r>
        <w:rPr>
          <w:lang w:eastAsia="ko-KR"/>
        </w:rPr>
        <w:t>5G Media Action Group (5G-MAG)</w:t>
      </w:r>
    </w:p>
    <w:p w14:paraId="6FF6A881" w14:textId="74E90705" w:rsidR="00B613E1" w:rsidRPr="00B613E1" w:rsidRDefault="00B613E1" w:rsidP="00B613E1">
      <w:pPr>
        <w:jc w:val="center"/>
        <w:rPr>
          <w:b/>
          <w:bCs/>
          <w:caps/>
          <w:sz w:val="28"/>
          <w:szCs w:val="28"/>
          <w:lang w:eastAsia="ko-KR"/>
        </w:rPr>
      </w:pPr>
      <w:bookmarkStart w:id="0" w:name="OLE_LINK5"/>
      <w:bookmarkStart w:id="1" w:name="OLE_LINK6"/>
      <w:r w:rsidRPr="00B613E1">
        <w:rPr>
          <w:b/>
          <w:bCs/>
          <w:caps/>
          <w:sz w:val="28"/>
          <w:szCs w:val="28"/>
        </w:rPr>
        <w:t xml:space="preserve">liaison statement to </w:t>
      </w:r>
      <w:r w:rsidRPr="00B613E1">
        <w:rPr>
          <w:b/>
          <w:bCs/>
          <w:caps/>
          <w:sz w:val="28"/>
          <w:szCs w:val="28"/>
          <w:lang w:eastAsia="ko-KR"/>
        </w:rPr>
        <w:t>3GPP</w:t>
      </w:r>
      <w:r w:rsidR="00160855">
        <w:rPr>
          <w:b/>
          <w:bCs/>
          <w:caps/>
          <w:sz w:val="28"/>
          <w:szCs w:val="28"/>
          <w:lang w:eastAsia="ko-KR"/>
        </w:rPr>
        <w:t xml:space="preserve"> </w:t>
      </w:r>
      <w:r w:rsidR="0062223E">
        <w:rPr>
          <w:b/>
          <w:bCs/>
          <w:caps/>
          <w:sz w:val="28"/>
          <w:szCs w:val="28"/>
          <w:lang w:eastAsia="ko-KR"/>
        </w:rPr>
        <w:t>TSG SA WG4 (3GPP SA4)</w:t>
      </w:r>
    </w:p>
    <w:p w14:paraId="64AB56FF" w14:textId="77777777" w:rsidR="00B613E1" w:rsidRDefault="00B613E1" w:rsidP="00B613E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19"/>
        <w:gridCol w:w="5952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540FE27F" w14:textId="63736461" w:rsidR="0025386D" w:rsidRPr="00B613E1" w:rsidRDefault="0062223E" w:rsidP="00D81D93">
            <w:pPr>
              <w:spacing w:before="0"/>
            </w:pPr>
            <w:r>
              <w:rPr>
                <w:bCs/>
                <w:caps/>
              </w:rPr>
              <w:t xml:space="preserve">5G-MAG </w:t>
            </w:r>
            <w:r w:rsidR="00C42FE0">
              <w:rPr>
                <w:bCs/>
                <w:caps/>
              </w:rPr>
              <w:t>Target 2023 – Reference Tools for 5G-based media Services</w:t>
            </w:r>
          </w:p>
          <w:p w14:paraId="00711502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D81D93">
            <w:pPr>
              <w:spacing w:before="0"/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70A3E05C" w:rsidR="00711938" w:rsidRPr="004C0527" w:rsidRDefault="0025386D" w:rsidP="00D81D93">
            <w:pPr>
              <w:spacing w:before="0"/>
            </w:pPr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comments</w:t>
            </w:r>
          </w:p>
          <w:p w14:paraId="118F2C7C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D81D93">
            <w:pPr>
              <w:spacing w:before="0"/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5920757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D81D93">
            <w:pPr>
              <w:spacing w:before="0"/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9C4235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F5A003B" w14:textId="420C49FD" w:rsidR="00A27423" w:rsidRPr="00225EB4" w:rsidRDefault="00A27423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Antonio Arcidiacono, Chair 5G-MA</w:t>
            </w:r>
            <w:r w:rsidR="00CA5302">
              <w:rPr>
                <w:spacing w:val="-8"/>
                <w:lang w:eastAsia="ko-KR"/>
              </w:rPr>
              <w:t>G</w:t>
            </w:r>
          </w:p>
          <w:p w14:paraId="230FF3AF" w14:textId="6C7F4886" w:rsidR="009C4235" w:rsidRDefault="009C4235" w:rsidP="00D81D93">
            <w:pPr>
              <w:spacing w:before="0"/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Dr 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3CD0CADC" w14:textId="77777777" w:rsidR="0025386D" w:rsidRDefault="00CA5302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Johann Mika, Task Force Leader</w:t>
            </w:r>
            <w:r w:rsidR="00A17D04">
              <w:rPr>
                <w:spacing w:val="-8"/>
                <w:lang w:eastAsia="ko-KR"/>
              </w:rPr>
              <w:t xml:space="preserve"> 5G-MAG Reference Tool</w:t>
            </w:r>
            <w:r w:rsidR="0062223E">
              <w:rPr>
                <w:spacing w:val="-8"/>
                <w:lang w:eastAsia="ko-KR"/>
              </w:rPr>
              <w:t>s</w:t>
            </w:r>
          </w:p>
          <w:p w14:paraId="66229BF1" w14:textId="30DD81FE" w:rsidR="0062223E" w:rsidRPr="009C4235" w:rsidRDefault="0062223E" w:rsidP="00D81D93">
            <w:pPr>
              <w:spacing w:before="0"/>
              <w:rPr>
                <w:spacing w:val="-8"/>
                <w:lang w:eastAsia="ko-KR"/>
              </w:rPr>
            </w:pPr>
          </w:p>
        </w:tc>
      </w:tr>
      <w:tr w:rsidR="0062223E" w:rsidRPr="009C4235" w14:paraId="23E78EB5" w14:textId="77777777" w:rsidTr="00F23A05">
        <w:tc>
          <w:tcPr>
            <w:tcW w:w="3241" w:type="dxa"/>
            <w:shd w:val="clear" w:color="auto" w:fill="auto"/>
          </w:tcPr>
          <w:p w14:paraId="6BB33E33" w14:textId="42EA05C1" w:rsidR="0062223E" w:rsidRPr="00965B95" w:rsidRDefault="0062223E" w:rsidP="00D81D93">
            <w:pPr>
              <w:spacing w:before="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6004" w:type="dxa"/>
            <w:shd w:val="clear" w:color="auto" w:fill="auto"/>
          </w:tcPr>
          <w:p w14:paraId="56660C02" w14:textId="482E3CC1" w:rsidR="0062223E" w:rsidRDefault="0062223E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August 18, 2022</w:t>
            </w:r>
          </w:p>
        </w:tc>
      </w:tr>
    </w:tbl>
    <w:bookmarkEnd w:id="0"/>
    <w:bookmarkEnd w:id="1"/>
    <w:p w14:paraId="37913E3C" w14:textId="30B26826" w:rsidR="00451FC7" w:rsidRPr="00D81D93" w:rsidRDefault="000D755E" w:rsidP="00225EB4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The 5G Media Action Group (5G-MAG) is a cross industry association which drives collaboration on the implementation of 5G solutions in the domains of production and distribution of audio-visual media content and services. </w:t>
      </w:r>
      <w:r w:rsidR="00451FC7" w:rsidRPr="00D81D93">
        <w:rPr>
          <w:rFonts w:eastAsiaTheme="minorEastAsia"/>
          <w:lang w:val="en-GB" w:eastAsia="zh-CN"/>
        </w:rPr>
        <w:t>In its role as 3GPP Market Representation Partner, 5G-MAG brings into 3GPP a consensus view of market requirements for the implementation and deployment of 5G technologies on the topics and features of interest of the media industry.</w:t>
      </w:r>
    </w:p>
    <w:p w14:paraId="6FF6EDEE" w14:textId="4B6A7B91" w:rsidR="00D81D93" w:rsidRDefault="007F7F0A" w:rsidP="00E503DF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One of the core efforts coordinated by 5G-MAG is the </w:t>
      </w:r>
      <w:r w:rsidR="00D84489" w:rsidRPr="00D81D93">
        <w:rPr>
          <w:rFonts w:eastAsiaTheme="minorEastAsia"/>
          <w:lang w:val="en-GB" w:eastAsia="zh-CN"/>
        </w:rPr>
        <w:t>5G-MAG Reference Tools development programme</w:t>
      </w:r>
      <w:r w:rsidR="0069296A" w:rsidRPr="00D81D93">
        <w:rPr>
          <w:rFonts w:eastAsiaTheme="minorEastAsia"/>
          <w:lang w:val="en-GB" w:eastAsia="zh-CN"/>
        </w:rPr>
        <w:t xml:space="preserve"> providing </w:t>
      </w:r>
      <w:r w:rsidR="00D84489" w:rsidRPr="00D81D93">
        <w:rPr>
          <w:rFonts w:eastAsiaTheme="minorEastAsia"/>
          <w:lang w:val="en-GB" w:eastAsia="zh-CN"/>
        </w:rPr>
        <w:t>common open-source reference tools to support the implementation and interoperability of 5G Media technologies.</w:t>
      </w:r>
      <w:r w:rsidR="0054542A" w:rsidRPr="00D81D93">
        <w:rPr>
          <w:rFonts w:eastAsiaTheme="minorEastAsia"/>
          <w:lang w:val="en-GB" w:eastAsia="zh-CN"/>
        </w:rPr>
        <w:t xml:space="preserve"> For details refer to</w:t>
      </w:r>
      <w:r w:rsidR="00C357D3" w:rsidRPr="00D81D93">
        <w:rPr>
          <w:rFonts w:eastAsiaTheme="minorEastAsia"/>
          <w:lang w:val="en-GB" w:eastAsia="zh-CN"/>
        </w:rPr>
        <w:t xml:space="preserve"> </w:t>
      </w:r>
      <w:hyperlink r:id="rId8" w:history="1">
        <w:r w:rsidR="0054542A" w:rsidRPr="00D81D93">
          <w:rPr>
            <w:rStyle w:val="Hyperlink"/>
            <w:rFonts w:eastAsiaTheme="minorEastAsia"/>
            <w:lang w:val="en-GB" w:eastAsia="zh-CN"/>
          </w:rPr>
          <w:t>http://www.5g-mag.com/reference-tools</w:t>
        </w:r>
      </w:hyperlink>
      <w:r w:rsidR="0054542A" w:rsidRPr="00D81D93">
        <w:rPr>
          <w:rFonts w:eastAsiaTheme="minorEastAsia"/>
          <w:lang w:val="en-GB" w:eastAsia="zh-CN"/>
        </w:rPr>
        <w:t xml:space="preserve">. As part of this programme, </w:t>
      </w:r>
      <w:r w:rsidR="00C357D3" w:rsidRPr="00D81D93">
        <w:rPr>
          <w:rFonts w:eastAsiaTheme="minorEastAsia"/>
          <w:lang w:val="en-GB" w:eastAsia="zh-CN"/>
        </w:rPr>
        <w:t xml:space="preserve">5G-MAG </w:t>
      </w:r>
      <w:r w:rsidR="0054542A" w:rsidRPr="00D81D93">
        <w:rPr>
          <w:rFonts w:eastAsiaTheme="minorEastAsia"/>
          <w:lang w:val="en-GB" w:eastAsia="zh-CN"/>
        </w:rPr>
        <w:t xml:space="preserve">is currently in the process </w:t>
      </w:r>
      <w:r w:rsidR="00D81D93">
        <w:rPr>
          <w:rFonts w:eastAsiaTheme="minorEastAsia"/>
          <w:lang w:val="en-GB" w:eastAsia="zh-CN"/>
        </w:rPr>
        <w:t>of defining a</w:t>
      </w:r>
      <w:r w:rsidR="00C357D3" w:rsidRPr="00D81D93">
        <w:rPr>
          <w:rFonts w:eastAsiaTheme="minorEastAsia"/>
          <w:lang w:val="en-GB" w:eastAsia="zh-CN"/>
        </w:rPr>
        <w:t xml:space="preserve"> roadmap for the 5G-MAG Reference Tools development programme in 2023 in close contact with the industry and the community of developers</w:t>
      </w:r>
      <w:r w:rsidR="0054542A" w:rsidRPr="00D81D93">
        <w:rPr>
          <w:rFonts w:eastAsiaTheme="minorEastAsia"/>
          <w:lang w:val="en-GB" w:eastAsia="zh-CN"/>
        </w:rPr>
        <w:t xml:space="preserve"> under the umbrella </w:t>
      </w:r>
      <w:r w:rsidR="00D81D93">
        <w:rPr>
          <w:rFonts w:eastAsiaTheme="minorEastAsia"/>
          <w:lang w:val="en-GB" w:eastAsia="zh-CN"/>
        </w:rPr>
        <w:t>title</w:t>
      </w:r>
      <w:r w:rsidR="0054542A" w:rsidRPr="00D81D93">
        <w:rPr>
          <w:rFonts w:eastAsiaTheme="minorEastAsia"/>
          <w:lang w:val="en-GB" w:eastAsia="zh-CN"/>
        </w:rPr>
        <w:t xml:space="preserve"> </w:t>
      </w:r>
      <w:r w:rsidR="00D81D93">
        <w:rPr>
          <w:rFonts w:eastAsiaTheme="minorEastAsia"/>
          <w:lang w:val="en-GB" w:eastAsia="zh-CN"/>
        </w:rPr>
        <w:t>“</w:t>
      </w:r>
      <w:r w:rsidR="0054542A" w:rsidRPr="00D81D93">
        <w:rPr>
          <w:rFonts w:eastAsiaTheme="minorEastAsia"/>
          <w:lang w:val="en-GB" w:eastAsia="zh-CN"/>
        </w:rPr>
        <w:t>Target 2023</w:t>
      </w:r>
      <w:r w:rsidR="00D81D93">
        <w:rPr>
          <w:rFonts w:eastAsiaTheme="minorEastAsia"/>
          <w:lang w:val="en-GB" w:eastAsia="zh-CN"/>
        </w:rPr>
        <w:t>”.</w:t>
      </w:r>
      <w:r w:rsidR="0054542A" w:rsidRPr="00D81D93">
        <w:rPr>
          <w:rFonts w:eastAsiaTheme="minorEastAsia"/>
          <w:lang w:val="en-GB" w:eastAsia="zh-CN"/>
        </w:rPr>
        <w:t xml:space="preserve"> </w:t>
      </w:r>
      <w:r w:rsidR="00D81D93">
        <w:rPr>
          <w:rFonts w:eastAsiaTheme="minorEastAsia"/>
          <w:lang w:val="en-GB" w:eastAsia="zh-CN"/>
        </w:rPr>
        <w:t>D</w:t>
      </w:r>
      <w:r w:rsidR="0054542A" w:rsidRPr="00D81D93">
        <w:rPr>
          <w:rFonts w:eastAsiaTheme="minorEastAsia"/>
          <w:lang w:val="en-GB" w:eastAsia="zh-CN"/>
        </w:rPr>
        <w:t xml:space="preserve">etails are </w:t>
      </w:r>
      <w:r w:rsidR="00761BFB" w:rsidRPr="00D81D93">
        <w:rPr>
          <w:rFonts w:eastAsiaTheme="minorEastAsia"/>
          <w:lang w:val="en-GB" w:eastAsia="zh-CN"/>
        </w:rPr>
        <w:t xml:space="preserve">here </w:t>
      </w:r>
      <w:hyperlink r:id="rId9" w:history="1">
        <w:r w:rsidR="00761BFB" w:rsidRPr="00D81D93">
          <w:rPr>
            <w:rStyle w:val="Hyperlink"/>
            <w:rFonts w:eastAsiaTheme="minorEastAsia"/>
            <w:lang w:val="en-GB" w:eastAsia="zh-CN"/>
          </w:rPr>
          <w:t>https://www.5g-mag.com/target2023</w:t>
        </w:r>
      </w:hyperlink>
      <w:r w:rsidR="00761BFB" w:rsidRPr="00D81D93">
        <w:rPr>
          <w:rFonts w:eastAsiaTheme="minorEastAsia"/>
          <w:lang w:val="en-GB" w:eastAsia="zh-CN"/>
        </w:rPr>
        <w:t>.</w:t>
      </w:r>
    </w:p>
    <w:p w14:paraId="7E9880DB" w14:textId="30823718" w:rsidR="00E503DF" w:rsidRPr="00D81D93" w:rsidRDefault="00E503DF" w:rsidP="00E503DF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As part of this process, </w:t>
      </w:r>
      <w:r w:rsidR="00D81D93">
        <w:rPr>
          <w:rFonts w:eastAsiaTheme="minorEastAsia"/>
          <w:lang w:val="en-GB" w:eastAsia="zh-CN"/>
        </w:rPr>
        <w:t xml:space="preserve">the </w:t>
      </w:r>
      <w:r w:rsidR="003555BA" w:rsidRPr="00D81D93">
        <w:rPr>
          <w:rFonts w:eastAsiaTheme="minorEastAsia"/>
          <w:lang w:val="en-GB" w:eastAsia="zh-CN"/>
        </w:rPr>
        <w:t>5G-MAG community has been p</w:t>
      </w:r>
      <w:r w:rsidRPr="00D81D93">
        <w:rPr>
          <w:rFonts w:eastAsiaTheme="minorEastAsia"/>
          <w:lang w:val="en-GB" w:eastAsia="zh-CN"/>
        </w:rPr>
        <w:t>rovide</w:t>
      </w:r>
      <w:r w:rsidR="003555BA" w:rsidRPr="00D81D93">
        <w:rPr>
          <w:rFonts w:eastAsiaTheme="minorEastAsia"/>
          <w:lang w:val="en-GB" w:eastAsia="zh-CN"/>
        </w:rPr>
        <w:t>d</w:t>
      </w:r>
      <w:r w:rsidRPr="00D81D93">
        <w:rPr>
          <w:rFonts w:eastAsiaTheme="minorEastAsia"/>
          <w:lang w:val="en-GB" w:eastAsia="zh-CN"/>
        </w:rPr>
        <w:t xml:space="preserve"> </w:t>
      </w:r>
      <w:r w:rsidR="00D81D93">
        <w:rPr>
          <w:rFonts w:eastAsiaTheme="minorEastAsia"/>
          <w:lang w:val="en-GB" w:eastAsia="zh-CN"/>
        </w:rPr>
        <w:t xml:space="preserve">with </w:t>
      </w:r>
      <w:r w:rsidRPr="00D81D93">
        <w:rPr>
          <w:rFonts w:eastAsiaTheme="minorEastAsia"/>
          <w:lang w:val="en-GB" w:eastAsia="zh-CN"/>
        </w:rPr>
        <w:t>an overview of media-centric 5G technologies and features in 3GPP Rel-16 &amp; Rel-17</w:t>
      </w:r>
      <w:r w:rsidR="003555BA" w:rsidRPr="00D81D93">
        <w:rPr>
          <w:rFonts w:eastAsiaTheme="minorEastAsia"/>
          <w:lang w:val="en-GB" w:eastAsia="zh-CN"/>
        </w:rPr>
        <w:t xml:space="preserve"> by 3GPP experts. </w:t>
      </w:r>
      <w:r w:rsidR="00FD7A0B" w:rsidRPr="00D81D93">
        <w:rPr>
          <w:rFonts w:eastAsiaTheme="minorEastAsia"/>
          <w:lang w:val="en-GB" w:eastAsia="zh-CN"/>
        </w:rPr>
        <w:t xml:space="preserve">We collected </w:t>
      </w:r>
      <w:r w:rsidRPr="00D81D93">
        <w:rPr>
          <w:rFonts w:eastAsiaTheme="minorEastAsia"/>
          <w:lang w:val="en-GB" w:eastAsia="zh-CN"/>
        </w:rPr>
        <w:t>market-oriented use cases and applications</w:t>
      </w:r>
      <w:r w:rsidR="00FD7A0B" w:rsidRPr="00D81D93">
        <w:rPr>
          <w:rFonts w:eastAsiaTheme="minorEastAsia"/>
          <w:lang w:val="en-GB" w:eastAsia="zh-CN"/>
        </w:rPr>
        <w:t xml:space="preserve"> that may </w:t>
      </w:r>
      <w:r w:rsidR="005073F6" w:rsidRPr="00D81D93">
        <w:rPr>
          <w:rFonts w:eastAsiaTheme="minorEastAsia"/>
          <w:lang w:val="en-GB" w:eastAsia="zh-CN"/>
        </w:rPr>
        <w:t>benefit from 5G media functionalities</w:t>
      </w:r>
      <w:r w:rsidR="00DD39B5" w:rsidRPr="00D81D93">
        <w:rPr>
          <w:rFonts w:eastAsiaTheme="minorEastAsia"/>
          <w:lang w:val="en-GB" w:eastAsia="zh-CN"/>
        </w:rPr>
        <w:t xml:space="preserve"> and may be benefit from a common reference implementation.</w:t>
      </w:r>
      <w:r w:rsidR="005073F6" w:rsidRPr="00D81D93">
        <w:rPr>
          <w:rFonts w:eastAsiaTheme="minorEastAsia"/>
          <w:lang w:val="en-GB" w:eastAsia="zh-CN"/>
        </w:rPr>
        <w:t xml:space="preserve"> </w:t>
      </w:r>
      <w:r w:rsidR="00DD39B5" w:rsidRPr="00D81D93">
        <w:rPr>
          <w:rFonts w:eastAsiaTheme="minorEastAsia"/>
          <w:lang w:val="en-GB" w:eastAsia="zh-CN"/>
        </w:rPr>
        <w:t>Based on use cases</w:t>
      </w:r>
      <w:r w:rsidR="00810315" w:rsidRPr="00D81D93">
        <w:rPr>
          <w:rFonts w:eastAsiaTheme="minorEastAsia"/>
          <w:lang w:val="en-GB" w:eastAsia="zh-CN"/>
        </w:rPr>
        <w:t xml:space="preserve"> and technology descriptions, we are currently e</w:t>
      </w:r>
      <w:r w:rsidRPr="00D81D93">
        <w:rPr>
          <w:rFonts w:eastAsiaTheme="minorEastAsia"/>
          <w:lang w:val="en-GB" w:eastAsia="zh-CN"/>
        </w:rPr>
        <w:t>valuating implementation efforts and prioritiz</w:t>
      </w:r>
      <w:r w:rsidR="00D81D93">
        <w:rPr>
          <w:rFonts w:eastAsiaTheme="minorEastAsia"/>
          <w:lang w:val="en-GB" w:eastAsia="zh-CN"/>
        </w:rPr>
        <w:t>ing</w:t>
      </w:r>
      <w:r w:rsidRPr="00D81D93">
        <w:rPr>
          <w:rFonts w:eastAsiaTheme="minorEastAsia"/>
          <w:lang w:val="en-GB" w:eastAsia="zh-CN"/>
        </w:rPr>
        <w:t xml:space="preserve"> use cases based on member support, </w:t>
      </w:r>
      <w:proofErr w:type="gramStart"/>
      <w:r w:rsidRPr="00D81D93">
        <w:rPr>
          <w:rFonts w:eastAsiaTheme="minorEastAsia"/>
          <w:lang w:val="en-GB" w:eastAsia="zh-CN"/>
        </w:rPr>
        <w:t>interest</w:t>
      </w:r>
      <w:proofErr w:type="gramEnd"/>
      <w:r w:rsidRPr="00D81D93">
        <w:rPr>
          <w:rFonts w:eastAsiaTheme="minorEastAsia"/>
          <w:lang w:val="en-GB" w:eastAsia="zh-CN"/>
        </w:rPr>
        <w:t xml:space="preserve"> and feasibility</w:t>
      </w:r>
      <w:r w:rsidR="00810315" w:rsidRPr="00D81D93">
        <w:rPr>
          <w:rFonts w:eastAsiaTheme="minorEastAsia"/>
          <w:lang w:val="en-GB" w:eastAsia="zh-CN"/>
        </w:rPr>
        <w:t xml:space="preserve">. We expect the 2023 roadmap to communicated </w:t>
      </w:r>
      <w:r w:rsidR="00D72529" w:rsidRPr="00D81D93">
        <w:rPr>
          <w:rFonts w:eastAsiaTheme="minorEastAsia"/>
          <w:lang w:val="en-GB" w:eastAsia="zh-CN"/>
        </w:rPr>
        <w:t>at IBC 2022 in September 2022.</w:t>
      </w:r>
      <w:r w:rsidR="00DA2D4A" w:rsidRPr="00D81D93">
        <w:rPr>
          <w:rFonts w:eastAsiaTheme="minorEastAsia"/>
          <w:lang w:val="en-GB" w:eastAsia="zh-CN"/>
        </w:rPr>
        <w:t xml:space="preserve"> Attached to this letter is the current status and draft roadmap.</w:t>
      </w:r>
    </w:p>
    <w:p w14:paraId="083B61DA" w14:textId="0E8854FC" w:rsidR="00DA2D4A" w:rsidRPr="00D81D93" w:rsidRDefault="00DA2D4A" w:rsidP="00E503DF">
      <w:pPr>
        <w:shd w:val="clear" w:color="auto" w:fill="FFFFFF"/>
        <w:spacing w:line="270" w:lineRule="atLeast"/>
        <w:jc w:val="both"/>
        <w:textAlignment w:val="baseline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 xml:space="preserve">We would kindly like to inform 3GPP SA4 </w:t>
      </w:r>
      <w:r w:rsidR="00D81D93">
        <w:rPr>
          <w:rFonts w:eastAsiaTheme="minorEastAsia"/>
          <w:lang w:val="en-GB" w:eastAsia="zh-CN"/>
        </w:rPr>
        <w:t>about</w:t>
      </w:r>
      <w:r w:rsidRPr="00D81D93">
        <w:rPr>
          <w:rFonts w:eastAsiaTheme="minorEastAsia"/>
          <w:lang w:val="en-GB" w:eastAsia="zh-CN"/>
        </w:rPr>
        <w:t xml:space="preserve"> the status of the work, </w:t>
      </w:r>
      <w:r w:rsidR="003A3C41" w:rsidRPr="00D81D93">
        <w:rPr>
          <w:rFonts w:eastAsiaTheme="minorEastAsia"/>
          <w:lang w:val="en-GB" w:eastAsia="zh-CN"/>
        </w:rPr>
        <w:t xml:space="preserve">and </w:t>
      </w:r>
      <w:r w:rsidR="00B0525E">
        <w:rPr>
          <w:rFonts w:eastAsiaTheme="minorEastAsia"/>
          <w:lang w:val="en-GB" w:eastAsia="zh-CN"/>
        </w:rPr>
        <w:t xml:space="preserve">to </w:t>
      </w:r>
      <w:r w:rsidR="003A3C41" w:rsidRPr="00D81D93">
        <w:rPr>
          <w:rFonts w:eastAsiaTheme="minorEastAsia"/>
          <w:lang w:val="en-GB" w:eastAsia="zh-CN"/>
        </w:rPr>
        <w:t>invite 3GPP members to participate in this open and public collaboration. We also interested in any feedback and new developments with respect to 5G Media technologies.</w:t>
      </w:r>
    </w:p>
    <w:p w14:paraId="1A741C13" w14:textId="77777777" w:rsidR="007B378A" w:rsidRPr="00D81D93" w:rsidRDefault="007B378A" w:rsidP="00D81D93">
      <w:pPr>
        <w:keepNext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lastRenderedPageBreak/>
        <w:t>For technical queries please contact:</w:t>
      </w:r>
    </w:p>
    <w:p w14:paraId="5F0145BD" w14:textId="77777777" w:rsidR="002664D0" w:rsidRPr="00FF1857" w:rsidRDefault="002664D0" w:rsidP="002664D0">
      <w:pPr>
        <w:keepNext/>
        <w:ind w:left="720"/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t>Johann Mika</w:t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>
        <w:rPr>
          <w:rFonts w:eastAsiaTheme="minorEastAsia"/>
          <w:lang w:val="de-DE" w:eastAsia="zh-CN"/>
        </w:rPr>
        <w:tab/>
      </w:r>
      <w:r w:rsidRPr="00FF1857">
        <w:rPr>
          <w:rFonts w:eastAsiaTheme="minorEastAsia"/>
          <w:lang w:val="de-DE" w:eastAsia="zh-CN"/>
        </w:rPr>
        <w:t>Jordi J. Giménez</w:t>
      </w:r>
    </w:p>
    <w:p w14:paraId="4EDD3B40" w14:textId="77777777" w:rsidR="002664D0" w:rsidRDefault="002664D0" w:rsidP="002664D0">
      <w:pPr>
        <w:keepNext/>
        <w:spacing w:before="0"/>
        <w:ind w:left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Reference Tools Task Force Leader</w:t>
      </w:r>
      <w:r w:rsidRPr="00FF1857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5G-MAG Head of Technology</w:t>
      </w:r>
    </w:p>
    <w:p w14:paraId="1836ED0E" w14:textId="77777777" w:rsidR="002664D0" w:rsidRDefault="002664D0" w:rsidP="002664D0">
      <w:pPr>
        <w:keepNext/>
        <w:spacing w:before="0"/>
        <w:ind w:left="720"/>
        <w:rPr>
          <w:rFonts w:eastAsiaTheme="minorEastAsia"/>
          <w:lang w:eastAsia="zh-CN"/>
        </w:rPr>
      </w:pPr>
      <w:r w:rsidRPr="00F03FDF">
        <w:rPr>
          <w:rFonts w:eastAsiaTheme="minorEastAsia"/>
          <w:highlight w:val="yellow"/>
          <w:lang w:eastAsia="zh-CN"/>
        </w:rPr>
        <w:t xml:space="preserve">Email: </w:t>
      </w:r>
      <w:hyperlink r:id="rId10" w:history="1">
        <w:r w:rsidRPr="00236F42">
          <w:rPr>
            <w:rStyle w:val="Hyperlink"/>
            <w:rFonts w:eastAsiaTheme="minorEastAsia"/>
            <w:highlight w:val="yellow"/>
            <w:lang w:eastAsia="zh-CN"/>
          </w:rPr>
          <w:t>reference-tools@5g-mag.com</w:t>
        </w:r>
      </w:hyperlink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Pr="001E7780">
        <w:rPr>
          <w:rFonts w:eastAsiaTheme="minorEastAsia"/>
          <w:lang w:eastAsia="zh-CN"/>
        </w:rPr>
        <w:t xml:space="preserve">Email: </w:t>
      </w:r>
      <w:hyperlink r:id="rId11" w:history="1">
        <w:r w:rsidRPr="005109B7">
          <w:rPr>
            <w:rStyle w:val="Hyperlink"/>
            <w:rFonts w:eastAsiaTheme="minorEastAsia"/>
            <w:lang w:eastAsia="zh-CN"/>
          </w:rPr>
          <w:t>gimenez@5g-mag.com</w:t>
        </w:r>
      </w:hyperlink>
    </w:p>
    <w:p w14:paraId="3D4E541B" w14:textId="77777777" w:rsidR="002664D0" w:rsidRDefault="002664D0" w:rsidP="002664D0">
      <w:pPr>
        <w:keepNext/>
        <w:spacing w:before="0"/>
        <w:ind w:left="2880" w:firstLine="720"/>
        <w:rPr>
          <w:rFonts w:eastAsiaTheme="minorEastAsia"/>
          <w:lang w:val="de-DE" w:eastAsia="zh-CN"/>
        </w:rPr>
      </w:pPr>
    </w:p>
    <w:p w14:paraId="4CFA2F93" w14:textId="3C023F97" w:rsidR="007B378A" w:rsidRPr="00FF1857" w:rsidRDefault="00FF1857" w:rsidP="002664D0">
      <w:pPr>
        <w:keepNext/>
        <w:spacing w:before="0"/>
        <w:ind w:left="2880"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Association</w:t>
      </w:r>
    </w:p>
    <w:p w14:paraId="4EE636A7" w14:textId="75543F03" w:rsidR="00A27423" w:rsidRPr="00FF1857" w:rsidRDefault="002664D0" w:rsidP="002664D0">
      <w:pPr>
        <w:keepNext/>
        <w:spacing w:before="0"/>
        <w:ind w:left="2880"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FF1857" w:rsidRPr="001E7780">
        <w:rPr>
          <w:rFonts w:eastAsiaTheme="minorEastAsia"/>
          <w:lang w:eastAsia="zh-CN"/>
        </w:rPr>
        <w:t xml:space="preserve">7A </w:t>
      </w:r>
      <w:proofErr w:type="spellStart"/>
      <w:r w:rsidR="00FF1857" w:rsidRPr="001E7780">
        <w:rPr>
          <w:rFonts w:eastAsiaTheme="minorEastAsia"/>
          <w:lang w:eastAsia="zh-CN"/>
        </w:rPr>
        <w:t>Ancienne</w:t>
      </w:r>
      <w:proofErr w:type="spellEnd"/>
      <w:r w:rsidR="00FF1857" w:rsidRPr="001E7780">
        <w:rPr>
          <w:rFonts w:eastAsiaTheme="minorEastAsia"/>
          <w:lang w:eastAsia="zh-CN"/>
        </w:rPr>
        <w:t xml:space="preserve"> Route</w:t>
      </w:r>
    </w:p>
    <w:p w14:paraId="7BF2E46B" w14:textId="1DB36C04" w:rsidR="00A27423" w:rsidRDefault="00B14D49" w:rsidP="00B0525E">
      <w:pPr>
        <w:keepNext/>
        <w:spacing w:before="0"/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2664D0">
        <w:rPr>
          <w:rFonts w:eastAsiaTheme="minorEastAsia"/>
          <w:lang w:eastAsia="zh-CN"/>
        </w:rPr>
        <w:t>C</w:t>
      </w:r>
      <w:r w:rsidR="00FF1857" w:rsidRPr="001E7780">
        <w:rPr>
          <w:rFonts w:eastAsiaTheme="minorEastAsia"/>
          <w:lang w:eastAsia="zh-CN"/>
        </w:rPr>
        <w:t xml:space="preserve">H-1218 Grand </w:t>
      </w:r>
      <w:proofErr w:type="spellStart"/>
      <w:r w:rsidR="00FF1857" w:rsidRPr="001E7780">
        <w:rPr>
          <w:rFonts w:eastAsiaTheme="minorEastAsia"/>
          <w:lang w:eastAsia="zh-CN"/>
        </w:rPr>
        <w:t>Saconnex</w:t>
      </w:r>
      <w:proofErr w:type="spellEnd"/>
    </w:p>
    <w:p w14:paraId="6CE0BD80" w14:textId="7C8B6D91" w:rsidR="00A27423" w:rsidRDefault="00B14D49" w:rsidP="00B0525E">
      <w:pPr>
        <w:keepNext/>
        <w:spacing w:before="0"/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2664D0">
        <w:rPr>
          <w:rFonts w:eastAsiaTheme="minorEastAsia"/>
          <w:lang w:eastAsia="zh-CN"/>
        </w:rPr>
        <w:t>G</w:t>
      </w:r>
      <w:r w:rsidR="00FF1857" w:rsidRPr="001E7780">
        <w:rPr>
          <w:rFonts w:eastAsiaTheme="minorEastAsia"/>
          <w:lang w:eastAsia="zh-CN"/>
        </w:rPr>
        <w:t>eneva (Switzerland)</w:t>
      </w:r>
    </w:p>
    <w:p w14:paraId="34FFFF42" w14:textId="7B2A3D21" w:rsidR="007B378A" w:rsidRDefault="00B14D49" w:rsidP="00B0525E">
      <w:pPr>
        <w:keepNext/>
        <w:spacing w:before="0"/>
        <w:ind w:firstLine="7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FF1857">
        <w:rPr>
          <w:rFonts w:eastAsiaTheme="minorEastAsia"/>
          <w:lang w:eastAsia="zh-CN"/>
        </w:rPr>
        <w:tab/>
      </w:r>
      <w:r w:rsidR="00FF1857" w:rsidRPr="001E7780">
        <w:rPr>
          <w:rFonts w:eastAsiaTheme="minorEastAsia"/>
          <w:lang w:eastAsia="zh-CN"/>
        </w:rPr>
        <w:t>Phone: +41-22-717 2707</w:t>
      </w:r>
    </w:p>
    <w:p w14:paraId="157367FF" w14:textId="09F37896" w:rsidR="00711938" w:rsidRPr="007B378A" w:rsidRDefault="00A27423" w:rsidP="00B0525E">
      <w:pPr>
        <w:spacing w:before="480"/>
      </w:pPr>
      <w:bookmarkStart w:id="2" w:name="_Hlk52735463"/>
      <w:r>
        <w:rPr>
          <w:rFonts w:eastAsia="MS Mincho"/>
          <w:b/>
          <w:lang w:eastAsia="ja-JP"/>
        </w:rPr>
        <w:t>Antonio Arcidiacono</w:t>
      </w:r>
      <w:r w:rsidR="007F2388">
        <w:rPr>
          <w:rFonts w:eastAsia="MS Mincho"/>
          <w:b/>
          <w:lang w:eastAsia="ja-JP"/>
        </w:rPr>
        <w:br/>
        <w:t>Chairman</w:t>
      </w:r>
      <w:r w:rsidR="00B0525E">
        <w:rPr>
          <w:rFonts w:eastAsia="MS Mincho"/>
          <w:b/>
          <w:lang w:eastAsia="ja-JP"/>
        </w:rPr>
        <w:br/>
      </w:r>
      <w:r>
        <w:rPr>
          <w:rFonts w:eastAsia="MS Mincho"/>
          <w:b/>
          <w:lang w:eastAsia="ja-JP"/>
        </w:rPr>
        <w:t>5G Media Action Group</w:t>
      </w:r>
      <w:bookmarkEnd w:id="2"/>
    </w:p>
    <w:sectPr w:rsidR="00711938" w:rsidRPr="007B378A" w:rsidSect="002A2AC4">
      <w:headerReference w:type="default" r:id="rId12"/>
      <w:footerReference w:type="even" r:id="rId13"/>
      <w:footerReference w:type="default" r:id="rId14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86173" w14:textId="77777777" w:rsidR="00F75A0B" w:rsidRDefault="00F75A0B">
      <w:r>
        <w:separator/>
      </w:r>
    </w:p>
  </w:endnote>
  <w:endnote w:type="continuationSeparator" w:id="0">
    <w:p w14:paraId="1FB1EACF" w14:textId="77777777" w:rsidR="00F75A0B" w:rsidRDefault="00F7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25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fldSimple w:instr=" NUMPAGES  ">
              <w:r w:rsidRPr="00410612">
                <w:rPr>
                  <w:noProof/>
                </w:rPr>
                <w:t>2</w:t>
              </w:r>
            </w:fldSimple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A0C09" w14:textId="77777777" w:rsidR="00F75A0B" w:rsidRDefault="00F75A0B">
      <w:r>
        <w:separator/>
      </w:r>
    </w:p>
  </w:footnote>
  <w:footnote w:type="continuationSeparator" w:id="0">
    <w:p w14:paraId="09F764AF" w14:textId="77777777" w:rsidR="00F75A0B" w:rsidRDefault="00F75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576295">
    <w:abstractNumId w:val="12"/>
  </w:num>
  <w:num w:numId="2" w16cid:durableId="280722781">
    <w:abstractNumId w:val="9"/>
  </w:num>
  <w:num w:numId="3" w16cid:durableId="962886695">
    <w:abstractNumId w:val="8"/>
  </w:num>
  <w:num w:numId="4" w16cid:durableId="43648714">
    <w:abstractNumId w:val="21"/>
  </w:num>
  <w:num w:numId="5" w16cid:durableId="1229806775">
    <w:abstractNumId w:val="11"/>
  </w:num>
  <w:num w:numId="6" w16cid:durableId="706562947">
    <w:abstractNumId w:val="13"/>
  </w:num>
  <w:num w:numId="7" w16cid:durableId="1256941800">
    <w:abstractNumId w:val="7"/>
  </w:num>
  <w:num w:numId="8" w16cid:durableId="891229139">
    <w:abstractNumId w:val="3"/>
  </w:num>
  <w:num w:numId="9" w16cid:durableId="1045443608">
    <w:abstractNumId w:val="10"/>
  </w:num>
  <w:num w:numId="10" w16cid:durableId="1172718399">
    <w:abstractNumId w:val="14"/>
  </w:num>
  <w:num w:numId="11" w16cid:durableId="175508515">
    <w:abstractNumId w:val="0"/>
  </w:num>
  <w:num w:numId="12" w16cid:durableId="1754163638">
    <w:abstractNumId w:val="17"/>
  </w:num>
  <w:num w:numId="13" w16cid:durableId="1541821515">
    <w:abstractNumId w:val="19"/>
  </w:num>
  <w:num w:numId="14" w16cid:durableId="704142037">
    <w:abstractNumId w:val="6"/>
  </w:num>
  <w:num w:numId="15" w16cid:durableId="319038610">
    <w:abstractNumId w:val="18"/>
  </w:num>
  <w:num w:numId="16" w16cid:durableId="225919059">
    <w:abstractNumId w:val="1"/>
  </w:num>
  <w:num w:numId="17" w16cid:durableId="1585992245">
    <w:abstractNumId w:val="5"/>
  </w:num>
  <w:num w:numId="18" w16cid:durableId="468060205">
    <w:abstractNumId w:val="20"/>
  </w:num>
  <w:num w:numId="19" w16cid:durableId="329992679">
    <w:abstractNumId w:val="22"/>
  </w:num>
  <w:num w:numId="20" w16cid:durableId="2071462673">
    <w:abstractNumId w:val="16"/>
  </w:num>
  <w:num w:numId="21" w16cid:durableId="839194899">
    <w:abstractNumId w:val="2"/>
  </w:num>
  <w:num w:numId="22" w16cid:durableId="481971598">
    <w:abstractNumId w:val="4"/>
  </w:num>
  <w:num w:numId="23" w16cid:durableId="108595561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50E30"/>
    <w:rsid w:val="00061ECF"/>
    <w:rsid w:val="00080E1B"/>
    <w:rsid w:val="000917C2"/>
    <w:rsid w:val="000962FD"/>
    <w:rsid w:val="000A4256"/>
    <w:rsid w:val="000A6769"/>
    <w:rsid w:val="000A7894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60855"/>
    <w:rsid w:val="00170B17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222956"/>
    <w:rsid w:val="00225EB4"/>
    <w:rsid w:val="00235C84"/>
    <w:rsid w:val="002458F8"/>
    <w:rsid w:val="00251481"/>
    <w:rsid w:val="0025386D"/>
    <w:rsid w:val="00254A1B"/>
    <w:rsid w:val="00262EAB"/>
    <w:rsid w:val="002664D0"/>
    <w:rsid w:val="002673C4"/>
    <w:rsid w:val="00267D63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C6C"/>
    <w:rsid w:val="002F2C66"/>
    <w:rsid w:val="002F4F64"/>
    <w:rsid w:val="00300AE1"/>
    <w:rsid w:val="00311404"/>
    <w:rsid w:val="00323843"/>
    <w:rsid w:val="00331470"/>
    <w:rsid w:val="00331AE7"/>
    <w:rsid w:val="003555BA"/>
    <w:rsid w:val="003578AB"/>
    <w:rsid w:val="003771CA"/>
    <w:rsid w:val="0039124D"/>
    <w:rsid w:val="003A232C"/>
    <w:rsid w:val="003A3C41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073F6"/>
    <w:rsid w:val="00522141"/>
    <w:rsid w:val="00524427"/>
    <w:rsid w:val="00524747"/>
    <w:rsid w:val="00530929"/>
    <w:rsid w:val="00530E8C"/>
    <w:rsid w:val="005428C6"/>
    <w:rsid w:val="0054542A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223E"/>
    <w:rsid w:val="00627E64"/>
    <w:rsid w:val="0063062B"/>
    <w:rsid w:val="00636AEC"/>
    <w:rsid w:val="00655C06"/>
    <w:rsid w:val="00667229"/>
    <w:rsid w:val="0067040A"/>
    <w:rsid w:val="00682BE5"/>
    <w:rsid w:val="0068696A"/>
    <w:rsid w:val="0069296A"/>
    <w:rsid w:val="00693FE2"/>
    <w:rsid w:val="006A056E"/>
    <w:rsid w:val="006A1C43"/>
    <w:rsid w:val="006A2851"/>
    <w:rsid w:val="006A2943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707643"/>
    <w:rsid w:val="00711938"/>
    <w:rsid w:val="00717E06"/>
    <w:rsid w:val="00717E4E"/>
    <w:rsid w:val="007242F5"/>
    <w:rsid w:val="00732861"/>
    <w:rsid w:val="007360DA"/>
    <w:rsid w:val="0074190C"/>
    <w:rsid w:val="0074340F"/>
    <w:rsid w:val="00756198"/>
    <w:rsid w:val="00761BFB"/>
    <w:rsid w:val="00762576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7F7F0A"/>
    <w:rsid w:val="0080570B"/>
    <w:rsid w:val="00806FC8"/>
    <w:rsid w:val="00810315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6046C"/>
    <w:rsid w:val="0097693B"/>
    <w:rsid w:val="009A4A6D"/>
    <w:rsid w:val="009C3A88"/>
    <w:rsid w:val="009C4235"/>
    <w:rsid w:val="009E2E10"/>
    <w:rsid w:val="009F4281"/>
    <w:rsid w:val="00A15584"/>
    <w:rsid w:val="00A17D04"/>
    <w:rsid w:val="00A24CEA"/>
    <w:rsid w:val="00A27423"/>
    <w:rsid w:val="00A331AD"/>
    <w:rsid w:val="00A438A8"/>
    <w:rsid w:val="00A44BFA"/>
    <w:rsid w:val="00A450EF"/>
    <w:rsid w:val="00A53045"/>
    <w:rsid w:val="00A548EF"/>
    <w:rsid w:val="00A5778E"/>
    <w:rsid w:val="00A63715"/>
    <w:rsid w:val="00A72491"/>
    <w:rsid w:val="00A87C73"/>
    <w:rsid w:val="00A948CF"/>
    <w:rsid w:val="00AA0FDF"/>
    <w:rsid w:val="00AA2236"/>
    <w:rsid w:val="00AA41DB"/>
    <w:rsid w:val="00AA474C"/>
    <w:rsid w:val="00AA5CA2"/>
    <w:rsid w:val="00AB032C"/>
    <w:rsid w:val="00AB2945"/>
    <w:rsid w:val="00AB3428"/>
    <w:rsid w:val="00AC04D9"/>
    <w:rsid w:val="00AC1DF0"/>
    <w:rsid w:val="00AC62C6"/>
    <w:rsid w:val="00AD7E5F"/>
    <w:rsid w:val="00AE41A0"/>
    <w:rsid w:val="00AF1B26"/>
    <w:rsid w:val="00AF236A"/>
    <w:rsid w:val="00B04747"/>
    <w:rsid w:val="00B0525E"/>
    <w:rsid w:val="00B14D49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83C7B"/>
    <w:rsid w:val="00B85DFD"/>
    <w:rsid w:val="00B92E96"/>
    <w:rsid w:val="00BB4D83"/>
    <w:rsid w:val="00BE0E0D"/>
    <w:rsid w:val="00BF663E"/>
    <w:rsid w:val="00C01309"/>
    <w:rsid w:val="00C15633"/>
    <w:rsid w:val="00C357AD"/>
    <w:rsid w:val="00C357D3"/>
    <w:rsid w:val="00C358E4"/>
    <w:rsid w:val="00C41675"/>
    <w:rsid w:val="00C42835"/>
    <w:rsid w:val="00C42FE0"/>
    <w:rsid w:val="00C524F6"/>
    <w:rsid w:val="00C52C31"/>
    <w:rsid w:val="00C57AB4"/>
    <w:rsid w:val="00C60D57"/>
    <w:rsid w:val="00C7649F"/>
    <w:rsid w:val="00C81FE9"/>
    <w:rsid w:val="00CA5302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11090"/>
    <w:rsid w:val="00D3254C"/>
    <w:rsid w:val="00D36ABC"/>
    <w:rsid w:val="00D57772"/>
    <w:rsid w:val="00D6514A"/>
    <w:rsid w:val="00D65FF5"/>
    <w:rsid w:val="00D72529"/>
    <w:rsid w:val="00D75A4D"/>
    <w:rsid w:val="00D75BFF"/>
    <w:rsid w:val="00D81D93"/>
    <w:rsid w:val="00D84489"/>
    <w:rsid w:val="00D8478B"/>
    <w:rsid w:val="00D86151"/>
    <w:rsid w:val="00D95105"/>
    <w:rsid w:val="00DA2D4A"/>
    <w:rsid w:val="00DA7595"/>
    <w:rsid w:val="00DB0A68"/>
    <w:rsid w:val="00DB25B9"/>
    <w:rsid w:val="00DB5542"/>
    <w:rsid w:val="00DC43A3"/>
    <w:rsid w:val="00DC4C5D"/>
    <w:rsid w:val="00DD0802"/>
    <w:rsid w:val="00DD13CE"/>
    <w:rsid w:val="00DD39B5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503DF"/>
    <w:rsid w:val="00E52E24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03FDF"/>
    <w:rsid w:val="00F10FE2"/>
    <w:rsid w:val="00F267ED"/>
    <w:rsid w:val="00F33F0B"/>
    <w:rsid w:val="00F35927"/>
    <w:rsid w:val="00F373F5"/>
    <w:rsid w:val="00F446B2"/>
    <w:rsid w:val="00F60E05"/>
    <w:rsid w:val="00F75A0B"/>
    <w:rsid w:val="00F76193"/>
    <w:rsid w:val="00F80501"/>
    <w:rsid w:val="00F84067"/>
    <w:rsid w:val="00F9296C"/>
    <w:rsid w:val="00F93590"/>
    <w:rsid w:val="00FB066E"/>
    <w:rsid w:val="00FC0912"/>
    <w:rsid w:val="00FC2CE0"/>
    <w:rsid w:val="00FC6AE8"/>
    <w:rsid w:val="00FD592E"/>
    <w:rsid w:val="00FD7A0B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3"/>
    <w:pPr>
      <w:spacing w:before="24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Revision">
    <w:name w:val="Revision"/>
    <w:hidden/>
    <w:uiPriority w:val="99"/>
    <w:semiHidden/>
    <w:rsid w:val="00D81D93"/>
    <w:rPr>
      <w:rFonts w:eastAsia="BatangCh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g-mag.com/reference-tool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menez@5g-ma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eference-tools@5g-mag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5g-mag.com/target2023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8106-0818-46F7-8077-614FFBB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20</TotalTime>
  <Pages>1</Pages>
  <Words>450</Words>
  <Characters>2475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Gimenez, Jordi J</cp:lastModifiedBy>
  <cp:revision>4</cp:revision>
  <cp:lastPrinted>2020-09-14T02:36:00Z</cp:lastPrinted>
  <dcterms:created xsi:type="dcterms:W3CDTF">2022-08-17T17:17:00Z</dcterms:created>
  <dcterms:modified xsi:type="dcterms:W3CDTF">2022-08-19T17:24:00Z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</Properties>
</file>